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216" w:rsidRPr="002D5C68" w:rsidRDefault="00410CE5" w:rsidP="00410CE5">
      <w:pPr>
        <w:pStyle w:val="Title"/>
        <w:rPr>
          <w:sz w:val="52"/>
          <w:szCs w:val="20"/>
        </w:rPr>
      </w:pPr>
      <w:r w:rsidRPr="002D5C68">
        <w:rPr>
          <w:sz w:val="52"/>
          <w:szCs w:val="20"/>
        </w:rPr>
        <w:t>Basma Alhashemi</w:t>
      </w:r>
    </w:p>
    <w:p w:rsidR="00141A4C" w:rsidRPr="002D5C68" w:rsidRDefault="00410CE5" w:rsidP="00410CE5">
      <w:pPr>
        <w:ind w:right="-540"/>
      </w:pPr>
      <w:r w:rsidRPr="002D5C68">
        <w:rPr>
          <w:sz w:val="20"/>
          <w:szCs w:val="20"/>
        </w:rPr>
        <w:t>Dubai</w:t>
      </w:r>
      <w:r w:rsidR="00141A4C" w:rsidRPr="002D5C68">
        <w:rPr>
          <w:sz w:val="20"/>
          <w:szCs w:val="20"/>
        </w:rPr>
        <w:t> | </w:t>
      </w:r>
      <w:r w:rsidRPr="002D5C68">
        <w:rPr>
          <w:sz w:val="20"/>
          <w:szCs w:val="20"/>
        </w:rPr>
        <w:t>050-2822284</w:t>
      </w:r>
      <w:r w:rsidR="00141A4C" w:rsidRPr="002D5C68">
        <w:rPr>
          <w:sz w:val="20"/>
          <w:szCs w:val="20"/>
        </w:rPr>
        <w:t> | </w:t>
      </w:r>
      <w:hyperlink r:id="rId8" w:history="1">
        <w:r w:rsidRPr="002D5C68">
          <w:rPr>
            <w:rStyle w:val="Hyperlink"/>
          </w:rPr>
          <w:t>basmah.1991@hotmail.com</w:t>
        </w:r>
      </w:hyperlink>
    </w:p>
    <w:p w:rsidR="006270A9" w:rsidRPr="002D5C68" w:rsidRDefault="000B5F03" w:rsidP="00141A4C">
      <w:pPr>
        <w:pStyle w:val="Heading1"/>
        <w:rPr>
          <w:sz w:val="24"/>
          <w:szCs w:val="28"/>
        </w:rPr>
      </w:pPr>
      <w:sdt>
        <w:sdtPr>
          <w:rPr>
            <w:sz w:val="24"/>
            <w:szCs w:val="28"/>
          </w:rPr>
          <w:alias w:val="Objective:"/>
          <w:tag w:val="Objective:"/>
          <w:id w:val="-731932020"/>
          <w:placeholder>
            <w:docPart w:val="2B4C39D1EFC24DBD88442EF0F0E06BB4"/>
          </w:placeholder>
          <w:temporary/>
          <w:showingPlcHdr/>
          <w15:appearance w15:val="hidden"/>
        </w:sdtPr>
        <w:sdtEndPr/>
        <w:sdtContent>
          <w:r w:rsidR="009D5933" w:rsidRPr="002D5C68">
            <w:rPr>
              <w:sz w:val="24"/>
              <w:szCs w:val="28"/>
            </w:rPr>
            <w:t>Objective</w:t>
          </w:r>
        </w:sdtContent>
      </w:sdt>
    </w:p>
    <w:p w:rsidR="006270A9" w:rsidRPr="002D5C68" w:rsidRDefault="00410CE5" w:rsidP="00410CE5">
      <w:pPr>
        <w:tabs>
          <w:tab w:val="left" w:pos="1845"/>
        </w:tabs>
        <w:spacing w:line="276" w:lineRule="auto"/>
        <w:ind w:left="-90"/>
        <w:rPr>
          <w:lang w:eastAsia="ko-KR" w:bidi="ar-AE"/>
        </w:rPr>
      </w:pPr>
      <w:r w:rsidRPr="002D5C68">
        <w:rPr>
          <w:lang w:eastAsia="ko-KR"/>
        </w:rPr>
        <w:t xml:space="preserve">Seeking a position in Internal Audit department where I can apply my strong organizational skills, project management, and problem-solving skills and to </w:t>
      </w:r>
      <w:r w:rsidRPr="002D5C68">
        <w:rPr>
          <w:lang w:eastAsia="ko-KR" w:bidi="ar-AE"/>
        </w:rPr>
        <w:t>gain more professional and social relationships in the work field.</w:t>
      </w:r>
    </w:p>
    <w:sdt>
      <w:sdtPr>
        <w:rPr>
          <w:sz w:val="24"/>
          <w:szCs w:val="28"/>
        </w:rPr>
        <w:alias w:val="Education:"/>
        <w:tag w:val="Education:"/>
        <w:id w:val="807127995"/>
        <w:placeholder>
          <w:docPart w:val="86483AF66CA04FB4BF32876105CB907B"/>
        </w:placeholder>
        <w:temporary/>
        <w:showingPlcHdr/>
        <w15:appearance w15:val="hidden"/>
      </w:sdtPr>
      <w:sdtEndPr/>
      <w:sdtContent>
        <w:p w:rsidR="006270A9" w:rsidRPr="002D5C68" w:rsidRDefault="009D5933">
          <w:pPr>
            <w:pStyle w:val="Heading1"/>
            <w:rPr>
              <w:sz w:val="24"/>
              <w:szCs w:val="28"/>
            </w:rPr>
          </w:pPr>
          <w:r w:rsidRPr="002D5C68">
            <w:rPr>
              <w:sz w:val="24"/>
              <w:szCs w:val="28"/>
            </w:rPr>
            <w:t>Education</w:t>
          </w:r>
        </w:p>
      </w:sdtContent>
    </w:sdt>
    <w:p w:rsidR="006270A9" w:rsidRPr="002D5C68" w:rsidRDefault="00410CE5" w:rsidP="00410CE5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>Bachelor of Business Science</w:t>
      </w:r>
      <w:r w:rsidR="009D5933" w:rsidRPr="002D5C68">
        <w:rPr>
          <w:sz w:val="22"/>
          <w:szCs w:val="24"/>
        </w:rPr>
        <w:t> | </w:t>
      </w:r>
      <w:r w:rsidRPr="002D5C68">
        <w:rPr>
          <w:sz w:val="22"/>
          <w:szCs w:val="24"/>
        </w:rPr>
        <w:t>2009-2014</w:t>
      </w:r>
      <w:r w:rsidR="009D5933" w:rsidRPr="002D5C68">
        <w:rPr>
          <w:sz w:val="22"/>
          <w:szCs w:val="24"/>
        </w:rPr>
        <w:t> | </w:t>
      </w:r>
      <w:r w:rsidRPr="002D5C68">
        <w:rPr>
          <w:sz w:val="22"/>
          <w:szCs w:val="24"/>
        </w:rPr>
        <w:t>ZAYED UNIVERSITY</w:t>
      </w:r>
    </w:p>
    <w:p w:rsidR="006270A9" w:rsidRPr="002D5C68" w:rsidRDefault="009D5933" w:rsidP="00410CE5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 xml:space="preserve">Major: </w:t>
      </w:r>
      <w:r w:rsidR="00410CE5" w:rsidRPr="002D5C68">
        <w:rPr>
          <w:lang w:eastAsia="ko-KR"/>
        </w:rPr>
        <w:t>Human Resource Management</w:t>
      </w:r>
    </w:p>
    <w:p w:rsidR="006270A9" w:rsidRPr="002D5C68" w:rsidRDefault="009D5933" w:rsidP="00410CE5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 xml:space="preserve">Related coursework: </w:t>
      </w:r>
      <w:r w:rsidR="00410CE5" w:rsidRPr="002D5C68">
        <w:rPr>
          <w:lang w:eastAsia="ko-KR"/>
        </w:rPr>
        <w:t xml:space="preserve">Business Communication, Marketing, </w:t>
      </w:r>
      <w:r w:rsidR="00291CCA">
        <w:rPr>
          <w:lang w:eastAsia="ko-KR"/>
        </w:rPr>
        <w:t xml:space="preserve">Accounting and </w:t>
      </w:r>
      <w:r w:rsidR="00410CE5" w:rsidRPr="002D5C68">
        <w:rPr>
          <w:lang w:eastAsia="ko-KR"/>
        </w:rPr>
        <w:t>HR Strategy</w:t>
      </w:r>
    </w:p>
    <w:p w:rsidR="006270A9" w:rsidRPr="002D5C68" w:rsidRDefault="00410CE5" w:rsidP="00410CE5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>High School Diploma</w:t>
      </w:r>
      <w:r w:rsidR="009D5933" w:rsidRPr="002D5C68">
        <w:rPr>
          <w:sz w:val="22"/>
          <w:szCs w:val="24"/>
        </w:rPr>
        <w:t> | </w:t>
      </w:r>
      <w:r w:rsidRPr="002D5C68">
        <w:rPr>
          <w:sz w:val="22"/>
          <w:szCs w:val="24"/>
        </w:rPr>
        <w:t>2006-2009</w:t>
      </w:r>
      <w:r w:rsidR="009D5933" w:rsidRPr="002D5C68">
        <w:rPr>
          <w:sz w:val="22"/>
          <w:szCs w:val="24"/>
        </w:rPr>
        <w:t> | </w:t>
      </w:r>
      <w:r w:rsidRPr="002D5C68">
        <w:rPr>
          <w:bCs/>
          <w:sz w:val="22"/>
          <w:szCs w:val="22"/>
          <w:lang w:eastAsia="ko-KR"/>
        </w:rPr>
        <w:t>Sukaina High School</w:t>
      </w:r>
    </w:p>
    <w:p w:rsidR="006270A9" w:rsidRPr="002D5C68" w:rsidRDefault="009D5933" w:rsidP="00410CE5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 xml:space="preserve">Major: </w:t>
      </w:r>
      <w:r w:rsidR="00410CE5" w:rsidRPr="002D5C68">
        <w:rPr>
          <w:lang w:eastAsia="ko-KR"/>
        </w:rPr>
        <w:t>Science stream 80%</w:t>
      </w:r>
      <w:r w:rsidR="00410CE5" w:rsidRPr="002D5C68">
        <w:rPr>
          <w:rFonts w:ascii="Times New Roman" w:eastAsia="Times New Roman" w:hAnsi="Times New Roman" w:cs="Times New Roman"/>
          <w:color w:val="auto"/>
          <w:lang w:eastAsia="ko-KR"/>
        </w:rPr>
        <w:t xml:space="preserve"> </w:t>
      </w:r>
    </w:p>
    <w:sdt>
      <w:sdtPr>
        <w:rPr>
          <w:sz w:val="24"/>
          <w:szCs w:val="28"/>
        </w:rPr>
        <w:alias w:val="Skills &amp; Abilities:"/>
        <w:tag w:val="Skills &amp; Abilities:"/>
        <w:id w:val="458624136"/>
        <w:placeholder>
          <w:docPart w:val="1F2336AA2C2042E3B9685D35D9A5F735"/>
        </w:placeholder>
        <w:temporary/>
        <w:showingPlcHdr/>
        <w15:appearance w15:val="hidden"/>
      </w:sdtPr>
      <w:sdtEndPr/>
      <w:sdtContent>
        <w:p w:rsidR="006270A9" w:rsidRPr="002D5C68" w:rsidRDefault="009D5933">
          <w:pPr>
            <w:pStyle w:val="Heading1"/>
            <w:rPr>
              <w:sz w:val="24"/>
              <w:szCs w:val="28"/>
            </w:rPr>
          </w:pPr>
          <w:r w:rsidRPr="002D5C68">
            <w:rPr>
              <w:sz w:val="24"/>
              <w:szCs w:val="28"/>
            </w:rPr>
            <w:t>Skills &amp; Abilities</w:t>
          </w:r>
        </w:p>
      </w:sdtContent>
    </w:sdt>
    <w:sdt>
      <w:sdtPr>
        <w:rPr>
          <w:sz w:val="22"/>
          <w:szCs w:val="24"/>
        </w:rPr>
        <w:alias w:val="Communication:"/>
        <w:tag w:val="Communication:"/>
        <w:id w:val="-1153840069"/>
        <w:placeholder>
          <w:docPart w:val="B4A3B06CC4054A30AC015166A04B6619"/>
        </w:placeholder>
        <w:temporary/>
        <w:showingPlcHdr/>
        <w15:appearance w15:val="hidden"/>
      </w:sdtPr>
      <w:sdtEndPr/>
      <w:sdtContent>
        <w:p w:rsidR="006270A9" w:rsidRPr="002D5C68" w:rsidRDefault="00183C46" w:rsidP="00183C46">
          <w:pPr>
            <w:pStyle w:val="Heading2"/>
            <w:rPr>
              <w:rFonts w:ascii="Times New Roman" w:eastAsia="Times New Roman" w:hAnsi="Times New Roman" w:cs="Times New Roman"/>
              <w:color w:val="auto"/>
              <w:sz w:val="18"/>
              <w:szCs w:val="18"/>
            </w:rPr>
          </w:pPr>
          <w:r w:rsidRPr="002D5C68">
            <w:rPr>
              <w:sz w:val="22"/>
              <w:szCs w:val="24"/>
            </w:rPr>
            <w:t>Communication</w:t>
          </w:r>
        </w:p>
      </w:sdtContent>
    </w:sdt>
    <w:p w:rsidR="006270A9" w:rsidRPr="002D5C68" w:rsidRDefault="00183C46" w:rsidP="00183C46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Ability to communicate verbal and written information effectively to Auditees and top management.</w:t>
      </w:r>
    </w:p>
    <w:p w:rsidR="006270A9" w:rsidRPr="002D5C68" w:rsidRDefault="00183C46" w:rsidP="00183C46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>Team work</w:t>
      </w:r>
    </w:p>
    <w:p w:rsidR="006270A9" w:rsidRPr="002D5C68" w:rsidRDefault="00183C46" w:rsidP="00183C46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Ability to work collaboratively with the team to achieve department’s KPIs.</w:t>
      </w:r>
    </w:p>
    <w:p w:rsidR="006270A9" w:rsidRPr="002D5C68" w:rsidRDefault="00183C46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>Integrity</w:t>
      </w:r>
    </w:p>
    <w:p w:rsidR="006270A9" w:rsidRPr="002D5C68" w:rsidRDefault="00183C46" w:rsidP="00183C46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Have strong moral principles.</w:t>
      </w:r>
    </w:p>
    <w:p w:rsidR="006270A9" w:rsidRPr="002D5C68" w:rsidRDefault="00183C46" w:rsidP="00183C46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 xml:space="preserve">Relationship building </w:t>
      </w:r>
    </w:p>
    <w:p w:rsidR="006270A9" w:rsidRPr="002D5C68" w:rsidRDefault="00183C46" w:rsidP="00183C46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Build a professional relationship with auditee and team.</w:t>
      </w:r>
    </w:p>
    <w:sdt>
      <w:sdtPr>
        <w:rPr>
          <w:sz w:val="24"/>
          <w:szCs w:val="28"/>
        </w:rPr>
        <w:alias w:val="Experience:"/>
        <w:tag w:val="Experience:"/>
        <w:id w:val="171684534"/>
        <w:placeholder>
          <w:docPart w:val="2B2AA0FBE32E47D99A27F83469A18F79"/>
        </w:placeholder>
        <w:temporary/>
        <w:showingPlcHdr/>
        <w15:appearance w15:val="hidden"/>
      </w:sdtPr>
      <w:sdtEndPr/>
      <w:sdtContent>
        <w:p w:rsidR="006270A9" w:rsidRPr="002D5C68" w:rsidRDefault="009D5933">
          <w:pPr>
            <w:pStyle w:val="Heading1"/>
            <w:rPr>
              <w:sz w:val="24"/>
              <w:szCs w:val="28"/>
            </w:rPr>
          </w:pPr>
          <w:r w:rsidRPr="002D5C68">
            <w:rPr>
              <w:sz w:val="24"/>
              <w:szCs w:val="28"/>
            </w:rPr>
            <w:t>Experience</w:t>
          </w:r>
        </w:p>
      </w:sdtContent>
    </w:sdt>
    <w:p w:rsidR="006270A9" w:rsidRPr="002D5C68" w:rsidRDefault="00183C46" w:rsidP="006F05B6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>Assi</w:t>
      </w:r>
      <w:r w:rsidR="00B70EFA" w:rsidRPr="002D5C68">
        <w:rPr>
          <w:sz w:val="22"/>
          <w:szCs w:val="24"/>
        </w:rPr>
        <w:t>sstant Manager</w:t>
      </w:r>
      <w:r w:rsidR="00DF596B" w:rsidRPr="002D5C68">
        <w:rPr>
          <w:sz w:val="22"/>
          <w:szCs w:val="24"/>
        </w:rPr>
        <w:t>-iNTERNAL aUDIT DEPARTMENT</w:t>
      </w:r>
      <w:r w:rsidR="009D5933" w:rsidRPr="002D5C68">
        <w:rPr>
          <w:sz w:val="22"/>
          <w:szCs w:val="24"/>
        </w:rPr>
        <w:t> | </w:t>
      </w:r>
      <w:r w:rsidR="00B70EFA" w:rsidRPr="002D5C68">
        <w:rPr>
          <w:sz w:val="22"/>
          <w:szCs w:val="24"/>
        </w:rPr>
        <w:t>DXB Entertainment</w:t>
      </w:r>
      <w:r w:rsidR="009D5933" w:rsidRPr="002D5C68">
        <w:rPr>
          <w:sz w:val="22"/>
          <w:szCs w:val="24"/>
        </w:rPr>
        <w:t> | </w:t>
      </w:r>
      <w:r w:rsidR="006F05B6" w:rsidRPr="002D5C68">
        <w:rPr>
          <w:sz w:val="22"/>
          <w:szCs w:val="24"/>
        </w:rPr>
        <w:t>2016 to date</w:t>
      </w:r>
    </w:p>
    <w:p w:rsidR="006270A9" w:rsidRDefault="006F05B6" w:rsidP="006F05B6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Prepare audit scope and organize kick off meetings.</w:t>
      </w:r>
    </w:p>
    <w:p w:rsidR="00BA4A4B" w:rsidRPr="002D5C68" w:rsidRDefault="00BA4A4B" w:rsidP="006F05B6">
      <w:pPr>
        <w:pStyle w:val="ListBullet"/>
        <w:rPr>
          <w:sz w:val="20"/>
          <w:szCs w:val="20"/>
        </w:rPr>
      </w:pPr>
      <w:r>
        <w:rPr>
          <w:sz w:val="20"/>
          <w:szCs w:val="20"/>
        </w:rPr>
        <w:t>Prepare kick of meeting and process understanding documents.</w:t>
      </w:r>
    </w:p>
    <w:p w:rsidR="006F05B6" w:rsidRPr="002D5C68" w:rsidRDefault="006F05B6" w:rsidP="006F05B6">
      <w:pPr>
        <w:pStyle w:val="ListBullet"/>
        <w:rPr>
          <w:sz w:val="20"/>
          <w:szCs w:val="20"/>
          <w:lang w:eastAsia="en-US"/>
        </w:rPr>
      </w:pPr>
      <w:r w:rsidRPr="002D5C68">
        <w:rPr>
          <w:sz w:val="20"/>
          <w:szCs w:val="20"/>
          <w:lang w:eastAsia="en-US"/>
        </w:rPr>
        <w:t>Obtain, analyze and evaluate documents and reports.</w:t>
      </w:r>
    </w:p>
    <w:p w:rsidR="00BA4A4B" w:rsidRDefault="008C5CC3" w:rsidP="00BA4A4B">
      <w:pPr>
        <w:pStyle w:val="ListBullet"/>
        <w:rPr>
          <w:sz w:val="20"/>
          <w:szCs w:val="20"/>
        </w:rPr>
      </w:pPr>
      <w:r>
        <w:rPr>
          <w:sz w:val="20"/>
          <w:szCs w:val="20"/>
        </w:rPr>
        <w:t>P</w:t>
      </w:r>
      <w:r w:rsidR="006F05B6" w:rsidRPr="002D5C68">
        <w:rPr>
          <w:sz w:val="20"/>
          <w:szCs w:val="20"/>
        </w:rPr>
        <w:t>repare audit findings and draft report.</w:t>
      </w:r>
    </w:p>
    <w:p w:rsidR="008C5CC3" w:rsidRPr="008C5CC3" w:rsidRDefault="008C5CC3" w:rsidP="008C5CC3">
      <w:pPr>
        <w:pStyle w:val="ListBullet"/>
        <w:rPr>
          <w:sz w:val="20"/>
          <w:szCs w:val="20"/>
        </w:rPr>
      </w:pPr>
      <w:r>
        <w:rPr>
          <w:sz w:val="20"/>
          <w:szCs w:val="20"/>
        </w:rPr>
        <w:t xml:space="preserve">Assist the team in conducting special reviews </w:t>
      </w:r>
    </w:p>
    <w:p w:rsidR="008C5CC3" w:rsidRPr="00BA4A4B" w:rsidRDefault="008C5CC3" w:rsidP="00BA4A4B">
      <w:pPr>
        <w:pStyle w:val="ListBullet"/>
        <w:rPr>
          <w:sz w:val="20"/>
          <w:szCs w:val="20"/>
        </w:rPr>
      </w:pPr>
      <w:r>
        <w:rPr>
          <w:sz w:val="20"/>
          <w:szCs w:val="20"/>
        </w:rPr>
        <w:t xml:space="preserve">Assist in preparing the governance report of the company. </w:t>
      </w:r>
      <w:bookmarkStart w:id="0" w:name="_GoBack"/>
      <w:bookmarkEnd w:id="0"/>
    </w:p>
    <w:p w:rsidR="00DF596B" w:rsidRPr="002D5C68" w:rsidRDefault="00DF596B" w:rsidP="00DF596B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>Work placement | </w:t>
      </w:r>
      <w:r w:rsidRPr="002D5C68">
        <w:rPr>
          <w:bCs/>
          <w:sz w:val="22"/>
          <w:szCs w:val="22"/>
        </w:rPr>
        <w:t>Emirates Identity Authority</w:t>
      </w:r>
      <w:r w:rsidRPr="002D5C68">
        <w:rPr>
          <w:sz w:val="22"/>
          <w:szCs w:val="24"/>
        </w:rPr>
        <w:t> | January to April 2014</w:t>
      </w:r>
    </w:p>
    <w:p w:rsidR="00DF596B" w:rsidRPr="002D5C68" w:rsidRDefault="002D5C68" w:rsidP="002D5C68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Collect</w:t>
      </w:r>
      <w:r w:rsidR="00C805B2" w:rsidRPr="002D5C68">
        <w:rPr>
          <w:sz w:val="20"/>
          <w:szCs w:val="20"/>
        </w:rPr>
        <w:t xml:space="preserve"> documents and </w:t>
      </w:r>
      <w:r w:rsidRPr="002D5C68">
        <w:rPr>
          <w:sz w:val="20"/>
          <w:szCs w:val="20"/>
        </w:rPr>
        <w:t>verify</w:t>
      </w:r>
      <w:r w:rsidR="00C805B2" w:rsidRPr="002D5C68">
        <w:rPr>
          <w:sz w:val="20"/>
          <w:szCs w:val="20"/>
        </w:rPr>
        <w:t xml:space="preserve"> customer’s information via different gateways.</w:t>
      </w:r>
    </w:p>
    <w:p w:rsidR="00DF596B" w:rsidRPr="002D5C68" w:rsidRDefault="002D5C68" w:rsidP="00DF596B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Issue and replace</w:t>
      </w:r>
      <w:r w:rsidR="00C805B2" w:rsidRPr="002D5C68">
        <w:rPr>
          <w:sz w:val="20"/>
          <w:szCs w:val="20"/>
        </w:rPr>
        <w:t xml:space="preserve"> Emirates ID cards for UAE Nationals and expats</w:t>
      </w:r>
    </w:p>
    <w:p w:rsidR="00DF596B" w:rsidRPr="002D5C68" w:rsidRDefault="00DF596B" w:rsidP="00DF596B">
      <w:pPr>
        <w:pStyle w:val="Heading2"/>
        <w:rPr>
          <w:sz w:val="22"/>
          <w:szCs w:val="24"/>
        </w:rPr>
      </w:pPr>
      <w:r w:rsidRPr="002D5C68">
        <w:rPr>
          <w:sz w:val="22"/>
          <w:szCs w:val="24"/>
        </w:rPr>
        <w:t>Account assistant</w:t>
      </w:r>
      <w:r w:rsidR="00C805B2" w:rsidRPr="002D5C68">
        <w:rPr>
          <w:sz w:val="22"/>
          <w:szCs w:val="24"/>
        </w:rPr>
        <w:t>-finance department</w:t>
      </w:r>
      <w:r w:rsidRPr="002D5C68">
        <w:rPr>
          <w:sz w:val="22"/>
          <w:szCs w:val="24"/>
        </w:rPr>
        <w:t> | DUBAI MUNCIPALITY| jULY to AUGUST 2009</w:t>
      </w:r>
    </w:p>
    <w:p w:rsidR="001B29CF" w:rsidRPr="002D5C68" w:rsidRDefault="002D5C68" w:rsidP="002D5C68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t>Prepares payments by verifying documentation.</w:t>
      </w:r>
    </w:p>
    <w:p w:rsidR="002D5C68" w:rsidRPr="002D5C68" w:rsidRDefault="002D5C68" w:rsidP="002D5C68">
      <w:pPr>
        <w:pStyle w:val="ListBullet"/>
        <w:rPr>
          <w:sz w:val="20"/>
          <w:szCs w:val="20"/>
        </w:rPr>
      </w:pPr>
      <w:r w:rsidRPr="002D5C68">
        <w:rPr>
          <w:sz w:val="20"/>
          <w:szCs w:val="20"/>
        </w:rPr>
        <w:lastRenderedPageBreak/>
        <w:t>Collect and generate information for senior management for financial reporting purposes.</w:t>
      </w:r>
    </w:p>
    <w:sectPr w:rsidR="002D5C68" w:rsidRPr="002D5C68" w:rsidSect="00617B26">
      <w:footerReference w:type="default" r:id="rId9"/>
      <w:pgSz w:w="12240" w:h="15840"/>
      <w:pgMar w:top="1008" w:right="1152" w:bottom="1152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F03" w:rsidRDefault="000B5F03">
      <w:pPr>
        <w:spacing w:after="0"/>
      </w:pPr>
      <w:r>
        <w:separator/>
      </w:r>
    </w:p>
  </w:endnote>
  <w:endnote w:type="continuationSeparator" w:id="0">
    <w:p w:rsidR="000B5F03" w:rsidRDefault="000B5F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GMinchoB">
    <w:altName w:val="Yu Mincho Demibold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0A9" w:rsidRDefault="009D5933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D5C6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F03" w:rsidRDefault="000B5F03">
      <w:pPr>
        <w:spacing w:after="0"/>
      </w:pPr>
      <w:r>
        <w:separator/>
      </w:r>
    </w:p>
  </w:footnote>
  <w:footnote w:type="continuationSeparator" w:id="0">
    <w:p w:rsidR="000B5F03" w:rsidRDefault="000B5F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66D5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AF24D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386E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0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76DE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0685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A9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9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9E5B4C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8E72B9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A034AD0"/>
    <w:multiLevelType w:val="multilevel"/>
    <w:tmpl w:val="67B638B6"/>
    <w:lvl w:ilvl="0">
      <w:start w:val="1"/>
      <w:numFmt w:val="bullet"/>
      <w:pStyle w:val="ListBullet"/>
      <w:lvlText w:val="·"/>
      <w:lvlJc w:val="left"/>
      <w:pPr>
        <w:tabs>
          <w:tab w:val="num" w:pos="216"/>
        </w:tabs>
        <w:ind w:left="216" w:hanging="216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tabs>
          <w:tab w:val="num" w:pos="648"/>
        </w:tabs>
        <w:ind w:left="648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12"/>
        </w:tabs>
        <w:ind w:left="1512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44"/>
        </w:tabs>
        <w:ind w:left="1944" w:hanging="216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376"/>
        </w:tabs>
        <w:ind w:left="237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08"/>
        </w:tabs>
        <w:ind w:left="2808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21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72"/>
        </w:tabs>
        <w:ind w:left="3672" w:hanging="216"/>
      </w:pPr>
      <w:rPr>
        <w:rFonts w:ascii="Wingdings" w:hAnsi="Wingdings" w:hint="default"/>
      </w:rPr>
    </w:lvl>
  </w:abstractNum>
  <w:abstractNum w:abstractNumId="12" w15:restartNumberingAfterBreak="0">
    <w:nsid w:val="0E1D32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01100CE"/>
    <w:multiLevelType w:val="hybridMultilevel"/>
    <w:tmpl w:val="D4B0DC80"/>
    <w:lvl w:ilvl="0" w:tplc="EF2CE9AA">
      <w:start w:val="2009"/>
      <w:numFmt w:val="bullet"/>
      <w:lvlText w:val=""/>
      <w:lvlJc w:val="left"/>
      <w:pPr>
        <w:ind w:left="135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17F96465"/>
    <w:multiLevelType w:val="multilevel"/>
    <w:tmpl w:val="82D6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5B6F89"/>
    <w:multiLevelType w:val="hybridMultilevel"/>
    <w:tmpl w:val="792CEA8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7C864A0"/>
    <w:multiLevelType w:val="multilevel"/>
    <w:tmpl w:val="F42A8A2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80B55CA"/>
    <w:multiLevelType w:val="multilevel"/>
    <w:tmpl w:val="EEC4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A291618"/>
    <w:multiLevelType w:val="hybridMultilevel"/>
    <w:tmpl w:val="769A5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AD436E"/>
    <w:multiLevelType w:val="multilevel"/>
    <w:tmpl w:val="72A0C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83A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2D8015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2FC504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C38294E"/>
    <w:multiLevelType w:val="hybridMultilevel"/>
    <w:tmpl w:val="60A87A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D5ECA"/>
    <w:multiLevelType w:val="multilevel"/>
    <w:tmpl w:val="2DB03242"/>
    <w:lvl w:ilvl="0">
      <w:start w:val="1"/>
      <w:numFmt w:val="decimal"/>
      <w:pStyle w:val="ListNumber"/>
      <w:lvlText w:val="%1)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1296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28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08"/>
        </w:tabs>
        <w:ind w:left="2808" w:hanging="28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2"/>
        </w:tabs>
        <w:ind w:left="331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16"/>
        </w:tabs>
        <w:ind w:left="3816" w:hanging="28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288"/>
      </w:pPr>
      <w:rPr>
        <w:rFonts w:hint="default"/>
      </w:rPr>
    </w:lvl>
  </w:abstractNum>
  <w:abstractNum w:abstractNumId="25" w15:restartNumberingAfterBreak="0">
    <w:nsid w:val="71866955"/>
    <w:multiLevelType w:val="multilevel"/>
    <w:tmpl w:val="01684A1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1"/>
  </w:num>
  <w:num w:numId="16">
    <w:abstractNumId w:val="12"/>
  </w:num>
  <w:num w:numId="17">
    <w:abstractNumId w:val="20"/>
  </w:num>
  <w:num w:numId="18">
    <w:abstractNumId w:val="10"/>
  </w:num>
  <w:num w:numId="19">
    <w:abstractNumId w:val="25"/>
  </w:num>
  <w:num w:numId="20">
    <w:abstractNumId w:val="22"/>
  </w:num>
  <w:num w:numId="21">
    <w:abstractNumId w:val="11"/>
  </w:num>
  <w:num w:numId="22">
    <w:abstractNumId w:val="19"/>
  </w:num>
  <w:num w:numId="23">
    <w:abstractNumId w:val="24"/>
  </w:num>
  <w:num w:numId="24">
    <w:abstractNumId w:val="15"/>
  </w:num>
  <w:num w:numId="25">
    <w:abstractNumId w:val="13"/>
  </w:num>
  <w:num w:numId="26">
    <w:abstractNumId w:val="17"/>
  </w:num>
  <w:num w:numId="27">
    <w:abstractNumId w:val="11"/>
  </w:num>
  <w:num w:numId="28">
    <w:abstractNumId w:val="23"/>
  </w:num>
  <w:num w:numId="29">
    <w:abstractNumId w:val="11"/>
  </w:num>
  <w:num w:numId="30">
    <w:abstractNumId w:val="18"/>
  </w:num>
  <w:num w:numId="31">
    <w:abstractNumId w:val="11"/>
  </w:num>
  <w:num w:numId="32">
    <w:abstractNumId w:val="11"/>
  </w:num>
  <w:num w:numId="33">
    <w:abstractNumId w:val="14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CE5"/>
    <w:rsid w:val="000A4F59"/>
    <w:rsid w:val="000B5F03"/>
    <w:rsid w:val="00141A4C"/>
    <w:rsid w:val="00163E98"/>
    <w:rsid w:val="00183C46"/>
    <w:rsid w:val="001B29CF"/>
    <w:rsid w:val="0028220F"/>
    <w:rsid w:val="00291CCA"/>
    <w:rsid w:val="00294BA5"/>
    <w:rsid w:val="002D5C68"/>
    <w:rsid w:val="00356C14"/>
    <w:rsid w:val="00410CE5"/>
    <w:rsid w:val="00617B26"/>
    <w:rsid w:val="006270A9"/>
    <w:rsid w:val="00675956"/>
    <w:rsid w:val="00681034"/>
    <w:rsid w:val="006F05B6"/>
    <w:rsid w:val="00816216"/>
    <w:rsid w:val="0087734B"/>
    <w:rsid w:val="008C5CC3"/>
    <w:rsid w:val="008D0141"/>
    <w:rsid w:val="009D5933"/>
    <w:rsid w:val="00B16DFF"/>
    <w:rsid w:val="00B70EFA"/>
    <w:rsid w:val="00BA4A4B"/>
    <w:rsid w:val="00BD768D"/>
    <w:rsid w:val="00C61F8E"/>
    <w:rsid w:val="00C805B2"/>
    <w:rsid w:val="00DF596B"/>
    <w:rsid w:val="00E8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1B945"/>
  <w15:chartTrackingRefBased/>
  <w15:docId w15:val="{AF707612-5272-4F8B-A277-A234858B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9CF"/>
  </w:style>
  <w:style w:type="paragraph" w:styleId="Heading1">
    <w:name w:val="heading 1"/>
    <w:basedOn w:val="Normal"/>
    <w:link w:val="Heading1Char"/>
    <w:uiPriority w:val="9"/>
    <w:qFormat/>
    <w:rsid w:val="001B29CF"/>
    <w:pPr>
      <w:keepNext/>
      <w:keepLines/>
      <w:spacing w:before="320" w:after="100"/>
      <w:contextualSpacing/>
      <w:outlineLvl w:val="0"/>
    </w:pPr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29CF"/>
    <w:pPr>
      <w:keepNext/>
      <w:keepLines/>
      <w:spacing w:before="60" w:after="40"/>
      <w:contextualSpacing/>
      <w:outlineLvl w:val="1"/>
    </w:pPr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2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2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C61F8E"/>
    <w:pPr>
      <w:pBdr>
        <w:bottom w:val="single" w:sz="12" w:space="4" w:color="39A5B7" w:themeColor="accent1"/>
      </w:pBdr>
      <w:spacing w:after="120"/>
      <w:contextualSpacing/>
    </w:pPr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1"/>
    <w:rsid w:val="00C61F8E"/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styleId="PlaceholderText">
    <w:name w:val="Placeholder Text"/>
    <w:basedOn w:val="DefaultParagraphFont"/>
    <w:uiPriority w:val="99"/>
    <w:semiHidden/>
    <w:rsid w:val="00E83E4B"/>
    <w:rPr>
      <w:color w:val="393939" w:themeColor="text2" w:themeShade="BF"/>
    </w:rPr>
  </w:style>
  <w:style w:type="paragraph" w:styleId="ListBullet">
    <w:name w:val="List Bullet"/>
    <w:basedOn w:val="Normal"/>
    <w:uiPriority w:val="10"/>
    <w:unhideWhenUsed/>
    <w:qFormat/>
    <w:rsid w:val="0087734B"/>
    <w:pPr>
      <w:numPr>
        <w:numId w:val="21"/>
      </w:numPr>
      <w:spacing w:line="288" w:lineRule="auto"/>
      <w:contextualSpacing/>
    </w:pPr>
  </w:style>
  <w:style w:type="paragraph" w:styleId="Header">
    <w:name w:val="header"/>
    <w:basedOn w:val="Normal"/>
    <w:link w:val="HeaderChar"/>
    <w:uiPriority w:val="99"/>
    <w:unhideWhenUsed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rsid w:val="00681034"/>
    <w:pPr>
      <w:spacing w:after="0"/>
      <w:jc w:val="right"/>
    </w:pPr>
    <w:rPr>
      <w:color w:val="2A7B88" w:themeColor="accent1" w:themeShade="BF"/>
    </w:rPr>
  </w:style>
  <w:style w:type="character" w:customStyle="1" w:styleId="FooterChar">
    <w:name w:val="Footer Char"/>
    <w:basedOn w:val="DefaultParagraphFont"/>
    <w:link w:val="Footer"/>
    <w:uiPriority w:val="99"/>
    <w:rsid w:val="00681034"/>
    <w:rPr>
      <w:color w:val="2A7B88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1B29CF"/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29CF"/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contextualSpacing w:val="0"/>
      <w:outlineLvl w:val="9"/>
    </w:p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A7B88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2A7B88" w:themeColor="accent1" w:themeShade="BF"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2A7B88" w:themeColor="accent1" w:themeShade="BF"/>
        <w:bottom w:val="single" w:sz="4" w:space="10" w:color="2A7B88" w:themeColor="accent1" w:themeShade="BF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2A7B88" w:themeColor="accent1" w:themeShade="BF"/>
    </w:rPr>
  </w:style>
  <w:style w:type="paragraph" w:styleId="ListNumber">
    <w:name w:val="List Number"/>
    <w:basedOn w:val="Normal"/>
    <w:uiPriority w:val="11"/>
    <w:qFormat/>
    <w:rsid w:val="0087734B"/>
    <w:pPr>
      <w:numPr>
        <w:numId w:val="23"/>
      </w:numPr>
      <w:spacing w:line="288" w:lineRule="auto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83E4B"/>
    <w:rPr>
      <w:color w:val="7B4968" w:themeColor="accent5" w:themeShade="BF"/>
      <w:u w:val="single"/>
    </w:rPr>
  </w:style>
  <w:style w:type="character" w:styleId="Hyperlink">
    <w:name w:val="Hyperlink"/>
    <w:basedOn w:val="DefaultParagraphFont"/>
    <w:unhideWhenUsed/>
    <w:rsid w:val="00E83E4B"/>
    <w:rPr>
      <w:color w:val="2A7B88" w:themeColor="accent1" w:themeShade="BF"/>
      <w:u w:val="singl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83E4B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83E4B"/>
    <w:rPr>
      <w:szCs w:val="16"/>
    </w:rPr>
  </w:style>
  <w:style w:type="paragraph" w:styleId="BlockText">
    <w:name w:val="Block Text"/>
    <w:basedOn w:val="Normal"/>
    <w:uiPriority w:val="99"/>
    <w:semiHidden/>
    <w:unhideWhenUsed/>
    <w:rsid w:val="00E83E4B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i/>
      <w:iCs/>
      <w:color w:val="2A7B88" w:themeColor="accent1" w:themeShade="B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3E4B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3E4B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220F"/>
    <w:rPr>
      <w:sz w:val="22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3E4B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3E4B"/>
    <w:rPr>
      <w:rFonts w:ascii="Segoe UI" w:hAnsi="Segoe UI" w:cs="Segoe UI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20F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20F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220F"/>
    <w:pPr>
      <w:spacing w:after="200"/>
    </w:pPr>
    <w:rPr>
      <w:i/>
      <w:iCs/>
      <w:color w:val="4D4D4D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20F"/>
    <w:pPr>
      <w:spacing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20F"/>
    <w:rPr>
      <w:rFonts w:ascii="Segoe UI" w:hAnsi="Segoe UI" w:cs="Segoe UI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20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20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20F"/>
    <w:rPr>
      <w:b/>
      <w:bCs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20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28220F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220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220F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220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282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8220F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8220F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8220F"/>
    <w:rPr>
      <w:rFonts w:ascii="Consolas" w:hAnsi="Consolas"/>
      <w:szCs w:val="21"/>
    </w:rPr>
  </w:style>
  <w:style w:type="character" w:customStyle="1" w:styleId="apple-converted-space">
    <w:name w:val="apple-converted-space"/>
    <w:basedOn w:val="DefaultParagraphFont"/>
    <w:rsid w:val="002D5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1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mah.1991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nd.alshaibani\AppData\Roaming\Microsoft\Templates\Resume%20(color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B4C39D1EFC24DBD88442EF0F0E06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368F0-6888-407A-A225-166701A9B992}"/>
      </w:docPartPr>
      <w:docPartBody>
        <w:p w:rsidR="001423A1" w:rsidRDefault="00D40054">
          <w:pPr>
            <w:pStyle w:val="2B4C39D1EFC24DBD88442EF0F0E06BB4"/>
          </w:pPr>
          <w:r>
            <w:t>Objective</w:t>
          </w:r>
        </w:p>
      </w:docPartBody>
    </w:docPart>
    <w:docPart>
      <w:docPartPr>
        <w:name w:val="86483AF66CA04FB4BF32876105CB9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93052B-44B4-4B36-BD6C-49334F785576}"/>
      </w:docPartPr>
      <w:docPartBody>
        <w:p w:rsidR="001423A1" w:rsidRDefault="00D40054">
          <w:pPr>
            <w:pStyle w:val="86483AF66CA04FB4BF32876105CB907B"/>
          </w:pPr>
          <w:r>
            <w:t>Education</w:t>
          </w:r>
        </w:p>
      </w:docPartBody>
    </w:docPart>
    <w:docPart>
      <w:docPartPr>
        <w:name w:val="1F2336AA2C2042E3B9685D35D9A5F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2340C-E7B3-4FF4-BF07-C99BA128CD3D}"/>
      </w:docPartPr>
      <w:docPartBody>
        <w:p w:rsidR="001423A1" w:rsidRDefault="00D40054">
          <w:pPr>
            <w:pStyle w:val="1F2336AA2C2042E3B9685D35D9A5F735"/>
          </w:pPr>
          <w:r>
            <w:t>Skills &amp; Abilities</w:t>
          </w:r>
        </w:p>
      </w:docPartBody>
    </w:docPart>
    <w:docPart>
      <w:docPartPr>
        <w:name w:val="2B2AA0FBE32E47D99A27F83469A18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82CE2-7464-44BB-8F7F-DB8C550BA7EA}"/>
      </w:docPartPr>
      <w:docPartBody>
        <w:p w:rsidR="001423A1" w:rsidRDefault="00D40054">
          <w:pPr>
            <w:pStyle w:val="2B2AA0FBE32E47D99A27F83469A18F79"/>
          </w:pPr>
          <w:r>
            <w:t>Experience</w:t>
          </w:r>
        </w:p>
      </w:docPartBody>
    </w:docPart>
    <w:docPart>
      <w:docPartPr>
        <w:name w:val="B4A3B06CC4054A30AC015166A04B6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3F1F8-2543-43B3-85C0-1D431E094C72}"/>
      </w:docPartPr>
      <w:docPartBody>
        <w:p w:rsidR="001423A1" w:rsidRDefault="005A38B2" w:rsidP="005A38B2">
          <w:pPr>
            <w:pStyle w:val="B4A3B06CC4054A30AC015166A04B6619"/>
          </w:pPr>
          <w:r>
            <w:t>Communication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GMinchoB">
    <w:altName w:val="Yu Mincho Demibold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B2"/>
    <w:rsid w:val="001423A1"/>
    <w:rsid w:val="00510B26"/>
    <w:rsid w:val="005A38B2"/>
    <w:rsid w:val="006662AD"/>
    <w:rsid w:val="0080391C"/>
    <w:rsid w:val="00D4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D60F36D30947FDA0788D7ECDAA02D3">
    <w:name w:val="33D60F36D30947FDA0788D7ECDAA02D3"/>
  </w:style>
  <w:style w:type="paragraph" w:customStyle="1" w:styleId="F3FD831DC10E48B7890B4F16845F6647">
    <w:name w:val="F3FD831DC10E48B7890B4F16845F6647"/>
  </w:style>
  <w:style w:type="paragraph" w:customStyle="1" w:styleId="A6036A45F01D4394963BC874880FF41C">
    <w:name w:val="A6036A45F01D4394963BC874880FF41C"/>
  </w:style>
  <w:style w:type="paragraph" w:customStyle="1" w:styleId="75FEB5CB06004061A06FC993019E8A00">
    <w:name w:val="75FEB5CB06004061A06FC993019E8A00"/>
  </w:style>
  <w:style w:type="paragraph" w:customStyle="1" w:styleId="2B4C39D1EFC24DBD88442EF0F0E06BB4">
    <w:name w:val="2B4C39D1EFC24DBD88442EF0F0E06BB4"/>
  </w:style>
  <w:style w:type="paragraph" w:customStyle="1" w:styleId="2A3A24F4620F478790CAF5DEA642317E">
    <w:name w:val="2A3A24F4620F478790CAF5DEA642317E"/>
  </w:style>
  <w:style w:type="paragraph" w:customStyle="1" w:styleId="86483AF66CA04FB4BF32876105CB907B">
    <w:name w:val="86483AF66CA04FB4BF32876105CB907B"/>
  </w:style>
  <w:style w:type="paragraph" w:customStyle="1" w:styleId="E714F00C0AA74DA19BDD72DF9430557A">
    <w:name w:val="E714F00C0AA74DA19BDD72DF9430557A"/>
  </w:style>
  <w:style w:type="paragraph" w:customStyle="1" w:styleId="851DA386C26347E9BA00AB71560BA0DD">
    <w:name w:val="851DA386C26347E9BA00AB71560BA0DD"/>
  </w:style>
  <w:style w:type="paragraph" w:customStyle="1" w:styleId="7C59B56C841140ECBAFF745683FB307A">
    <w:name w:val="7C59B56C841140ECBAFF745683FB307A"/>
  </w:style>
  <w:style w:type="paragraph" w:customStyle="1" w:styleId="4007166441534EC48E7ED659D6872AD5">
    <w:name w:val="4007166441534EC48E7ED659D6872AD5"/>
  </w:style>
  <w:style w:type="paragraph" w:customStyle="1" w:styleId="1FDD9939D10F445C90688F994432CBF6">
    <w:name w:val="1FDD9939D10F445C90688F994432CBF6"/>
  </w:style>
  <w:style w:type="paragraph" w:customStyle="1" w:styleId="FFACC24405154972A15A6726FA7D23E5">
    <w:name w:val="FFACC24405154972A15A6726FA7D23E5"/>
  </w:style>
  <w:style w:type="paragraph" w:customStyle="1" w:styleId="DBE43A053E6C4BD6837213D2BF8F718F">
    <w:name w:val="DBE43A053E6C4BD6837213D2BF8F718F"/>
  </w:style>
  <w:style w:type="paragraph" w:customStyle="1" w:styleId="A521FAF1C8B246B5A6F65C6B08A7B420">
    <w:name w:val="A521FAF1C8B246B5A6F65C6B08A7B420"/>
  </w:style>
  <w:style w:type="paragraph" w:customStyle="1" w:styleId="1F2336AA2C2042E3B9685D35D9A5F735">
    <w:name w:val="1F2336AA2C2042E3B9685D35D9A5F735"/>
  </w:style>
  <w:style w:type="paragraph" w:customStyle="1" w:styleId="A749055571594476A5B5CE75C0B9ABA4">
    <w:name w:val="A749055571594476A5B5CE75C0B9ABA4"/>
  </w:style>
  <w:style w:type="paragraph" w:customStyle="1" w:styleId="F4B53A7931D7467CAF69F72C95DF8DCA">
    <w:name w:val="F4B53A7931D7467CAF69F72C95DF8DCA"/>
  </w:style>
  <w:style w:type="paragraph" w:customStyle="1" w:styleId="D92267C5A15A41F78C2E6CDF71377D37">
    <w:name w:val="D92267C5A15A41F78C2E6CDF71377D37"/>
  </w:style>
  <w:style w:type="paragraph" w:customStyle="1" w:styleId="9147CDB52E1A4E3CA966BC47131BF63B">
    <w:name w:val="9147CDB52E1A4E3CA966BC47131BF63B"/>
  </w:style>
  <w:style w:type="paragraph" w:customStyle="1" w:styleId="EAE5A30156014A7C84BA986D88AEF630">
    <w:name w:val="EAE5A30156014A7C84BA986D88AEF630"/>
  </w:style>
  <w:style w:type="paragraph" w:customStyle="1" w:styleId="703878AF9900477FA167194922614FE4">
    <w:name w:val="703878AF9900477FA167194922614FE4"/>
  </w:style>
  <w:style w:type="paragraph" w:customStyle="1" w:styleId="2A1101C2C2494DAE83AE4E6D537AC6F0">
    <w:name w:val="2A1101C2C2494DAE83AE4E6D537AC6F0"/>
  </w:style>
  <w:style w:type="paragraph" w:customStyle="1" w:styleId="2D998BF3FEF246108E89C00A3D0497C0">
    <w:name w:val="2D998BF3FEF246108E89C00A3D0497C0"/>
  </w:style>
  <w:style w:type="paragraph" w:customStyle="1" w:styleId="2B2AA0FBE32E47D99A27F83469A18F79">
    <w:name w:val="2B2AA0FBE32E47D99A27F83469A18F79"/>
  </w:style>
  <w:style w:type="paragraph" w:customStyle="1" w:styleId="7FD4DDD0699A4E65ABDC49B1AA766D80">
    <w:name w:val="7FD4DDD0699A4E65ABDC49B1AA766D80"/>
  </w:style>
  <w:style w:type="paragraph" w:customStyle="1" w:styleId="13E8F9C952514E4C9FAC8BAB13458BE9">
    <w:name w:val="13E8F9C952514E4C9FAC8BAB13458BE9"/>
  </w:style>
  <w:style w:type="paragraph" w:customStyle="1" w:styleId="AAFE7610FB994213A85024D2D09A3267">
    <w:name w:val="AAFE7610FB994213A85024D2D09A3267"/>
  </w:style>
  <w:style w:type="paragraph" w:customStyle="1" w:styleId="0969FB782DF246FD8EC97A867D5D642E">
    <w:name w:val="0969FB782DF246FD8EC97A867D5D642E"/>
  </w:style>
  <w:style w:type="paragraph" w:customStyle="1" w:styleId="234B0146D45147B08E7B0C3CA036A237">
    <w:name w:val="234B0146D45147B08E7B0C3CA036A237"/>
  </w:style>
  <w:style w:type="paragraph" w:customStyle="1" w:styleId="9DA65439A4BF408EB26DC318D9144F89">
    <w:name w:val="9DA65439A4BF408EB26DC318D9144F89"/>
  </w:style>
  <w:style w:type="paragraph" w:customStyle="1" w:styleId="66C2E66DD71A4AF0885788519AB1CB28">
    <w:name w:val="66C2E66DD71A4AF0885788519AB1CB28"/>
  </w:style>
  <w:style w:type="paragraph" w:customStyle="1" w:styleId="4B9F02981419457C99F1BE51748CEF06">
    <w:name w:val="4B9F02981419457C99F1BE51748CEF06"/>
  </w:style>
  <w:style w:type="paragraph" w:customStyle="1" w:styleId="B4A3B06CC4054A30AC015166A04B6619">
    <w:name w:val="B4A3B06CC4054A30AC015166A04B6619"/>
    <w:rsid w:val="005A38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Cambria">
      <a:maj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A82F-0370-4B93-8A24-F944DF2F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(color)</Template>
  <TotalTime>84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Hend Alshaibani</dc:creator>
  <cp:keywords/>
  <cp:lastModifiedBy>Basma Alhashmi</cp:lastModifiedBy>
  <cp:revision>5</cp:revision>
  <dcterms:created xsi:type="dcterms:W3CDTF">2017-02-21T10:05:00Z</dcterms:created>
  <dcterms:modified xsi:type="dcterms:W3CDTF">2019-07-22T06:36:00Z</dcterms:modified>
  <cp:version/>
</cp:coreProperties>
</file>